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82122" w14:textId="77777777" w:rsidR="00061639" w:rsidRDefault="00061639" w:rsidP="000616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HENDON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ADBFA82" w14:textId="77777777" w:rsidR="00061639" w:rsidRDefault="00061639" w:rsidP="00061639">
      <w:pPr>
        <w:rPr>
          <w:rFonts w:ascii="Times New Roman" w:hAnsi="Times New Roman" w:cs="Times New Roman"/>
        </w:rPr>
      </w:pPr>
    </w:p>
    <w:p w14:paraId="542608F2" w14:textId="77777777" w:rsidR="00061639" w:rsidRDefault="00061639" w:rsidP="00061639">
      <w:pPr>
        <w:rPr>
          <w:rFonts w:ascii="Times New Roman" w:hAnsi="Times New Roman" w:cs="Times New Roman"/>
        </w:rPr>
      </w:pPr>
    </w:p>
    <w:p w14:paraId="5231FCD6" w14:textId="77777777" w:rsidR="00061639" w:rsidRDefault="00061639" w:rsidP="000616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Augustine </w:t>
      </w:r>
      <w:proofErr w:type="spellStart"/>
      <w:r>
        <w:rPr>
          <w:rFonts w:ascii="Times New Roman" w:hAnsi="Times New Roman" w:cs="Times New Roman"/>
        </w:rPr>
        <w:t>Lynsell</w:t>
      </w:r>
      <w:proofErr w:type="spellEnd"/>
      <w:r>
        <w:rPr>
          <w:rFonts w:ascii="Times New Roman" w:hAnsi="Times New Roman" w:cs="Times New Roman"/>
        </w:rPr>
        <w:t xml:space="preserve"> of Hatfield Broad</w:t>
      </w:r>
    </w:p>
    <w:p w14:paraId="62BD7E2C" w14:textId="77777777" w:rsidR="00061639" w:rsidRDefault="00061639" w:rsidP="000616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Oak, Essex(q.v.), William </w:t>
      </w:r>
      <w:proofErr w:type="spellStart"/>
      <w:r>
        <w:rPr>
          <w:rFonts w:ascii="Times New Roman" w:hAnsi="Times New Roman" w:cs="Times New Roman"/>
        </w:rPr>
        <w:t>Crystenman</w:t>
      </w:r>
      <w:proofErr w:type="spellEnd"/>
      <w:r>
        <w:rPr>
          <w:rFonts w:ascii="Times New Roman" w:hAnsi="Times New Roman" w:cs="Times New Roman"/>
        </w:rPr>
        <w:t xml:space="preserve"> of Maldon(q.v.) and John </w:t>
      </w:r>
      <w:proofErr w:type="spellStart"/>
      <w:r>
        <w:rPr>
          <w:rFonts w:ascii="Times New Roman" w:hAnsi="Times New Roman" w:cs="Times New Roman"/>
        </w:rPr>
        <w:t>Daunce</w:t>
      </w:r>
      <w:proofErr w:type="spellEnd"/>
    </w:p>
    <w:p w14:paraId="1A9E556C" w14:textId="77777777" w:rsidR="00061639" w:rsidRDefault="00061639" w:rsidP="000616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Finchingfield</w:t>
      </w:r>
      <w:proofErr w:type="spellEnd"/>
      <w:r>
        <w:rPr>
          <w:rFonts w:ascii="Times New Roman" w:hAnsi="Times New Roman" w:cs="Times New Roman"/>
        </w:rPr>
        <w:t>(q.v.).</w:t>
      </w:r>
    </w:p>
    <w:p w14:paraId="473FD83E" w14:textId="77777777" w:rsidR="00061639" w:rsidRDefault="00061639" w:rsidP="000616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C230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7578B5A" w14:textId="77777777" w:rsidR="00061639" w:rsidRDefault="00061639" w:rsidP="00061639">
      <w:pPr>
        <w:rPr>
          <w:rFonts w:ascii="Times New Roman" w:hAnsi="Times New Roman" w:cs="Times New Roman"/>
        </w:rPr>
      </w:pPr>
    </w:p>
    <w:p w14:paraId="7489EAD0" w14:textId="77777777" w:rsidR="00061639" w:rsidRDefault="00061639" w:rsidP="00061639">
      <w:pPr>
        <w:rPr>
          <w:rFonts w:ascii="Times New Roman" w:hAnsi="Times New Roman" w:cs="Times New Roman"/>
        </w:rPr>
      </w:pPr>
    </w:p>
    <w:p w14:paraId="6A0215C9" w14:textId="77777777" w:rsidR="00061639" w:rsidRDefault="00061639" w:rsidP="000616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January 2018</w:t>
      </w:r>
    </w:p>
    <w:p w14:paraId="39B9A032" w14:textId="77777777" w:rsidR="006B2F86" w:rsidRPr="00E71FC3" w:rsidRDefault="0006163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2AF69" w14:textId="77777777" w:rsidR="00061639" w:rsidRDefault="00061639" w:rsidP="00E71FC3">
      <w:r>
        <w:separator/>
      </w:r>
    </w:p>
  </w:endnote>
  <w:endnote w:type="continuationSeparator" w:id="0">
    <w:p w14:paraId="1A002036" w14:textId="77777777" w:rsidR="00061639" w:rsidRDefault="0006163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C9F7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37088" w14:textId="77777777" w:rsidR="00061639" w:rsidRDefault="00061639" w:rsidP="00E71FC3">
      <w:r>
        <w:separator/>
      </w:r>
    </w:p>
  </w:footnote>
  <w:footnote w:type="continuationSeparator" w:id="0">
    <w:p w14:paraId="59350819" w14:textId="77777777" w:rsidR="00061639" w:rsidRDefault="0006163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639"/>
    <w:rsid w:val="0006163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AB1AC"/>
  <w15:chartTrackingRefBased/>
  <w15:docId w15:val="{1002F8BF-DC81-4B00-88DD-A7B773993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163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616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2018-01-19T20:15:00Z</dcterms:created>
  <dcterms:modified xsi:type="dcterms:W3CDTF">2018-01-19T20:16:00Z</dcterms:modified>
</cp:coreProperties>
</file>